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8BC" w:rsidP="00EB59CF" w:rsidRDefault="00EC08BC" w14:paraId="0EEBD9D9" w14:textId="77777777">
      <w:pPr>
        <w:tabs>
          <w:tab w:val="left" w:pos="993"/>
          <w:tab w:val="left" w:pos="1134"/>
        </w:tabs>
        <w:rPr>
          <w:rFonts w:cs="Arial"/>
        </w:rPr>
      </w:pPr>
    </w:p>
    <w:p w:rsidR="00882EA9" w:rsidP="00EB59CF" w:rsidRDefault="00882EA9" w14:paraId="52700511" w14:textId="3D5D7DBE">
      <w:pPr>
        <w:tabs>
          <w:tab w:val="left" w:pos="993"/>
          <w:tab w:val="left" w:pos="1134"/>
        </w:tabs>
        <w:rPr>
          <w:rFonts w:cs="Arial"/>
        </w:rPr>
      </w:pPr>
      <w:r w:rsidRPr="60FE8044" w:rsidR="00882EA9">
        <w:rPr>
          <w:rFonts w:cs="Arial"/>
        </w:rPr>
        <w:t>Številka</w:t>
      </w:r>
      <w:r w:rsidRPr="60FE8044" w:rsidR="00EB59CF">
        <w:rPr>
          <w:rFonts w:cs="Arial"/>
        </w:rPr>
        <w:t>:</w:t>
      </w:r>
      <w:r w:rsidRPr="60FE8044" w:rsidR="5B1BBA4D">
        <w:rPr>
          <w:rFonts w:cs="Arial"/>
        </w:rPr>
        <w:t xml:space="preserve"> 107.2025-BJ</w:t>
      </w:r>
    </w:p>
    <w:p w:rsidR="008318D9" w:rsidP="00A42189" w:rsidRDefault="008318D9" w14:paraId="42015D53" w14:textId="3679091A">
      <w:pPr>
        <w:jc w:val="both"/>
        <w:rPr>
          <w:rFonts w:cs="Arial"/>
        </w:rPr>
      </w:pPr>
    </w:p>
    <w:p w:rsidRPr="00B9100B" w:rsidR="00431C6C" w:rsidP="00431C6C" w:rsidRDefault="001E7C32" w14:paraId="49661683" w14:textId="35726896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kader</w:t>
      </w:r>
    </w:p>
    <w:p w:rsidR="00431C6C" w:rsidP="00431C6C" w:rsidRDefault="00431C6C" w14:paraId="6C7A85DD" w14:textId="77777777">
      <w:pPr>
        <w:tabs>
          <w:tab w:val="left" w:pos="1083"/>
        </w:tabs>
        <w:rPr>
          <w:rFonts w:cs="Arial"/>
        </w:rPr>
      </w:pPr>
    </w:p>
    <w:p w:rsidR="003F4213" w:rsidP="008335AC" w:rsidRDefault="00AC7224" w14:paraId="47ABC9DD" w14:textId="21770298">
      <w:pPr>
        <w:tabs>
          <w:tab w:val="left" w:pos="1083"/>
        </w:tabs>
        <w:rPr>
          <w:rFonts w:cs="Arial"/>
        </w:rPr>
      </w:pPr>
      <w:r>
        <w:rPr>
          <w:rFonts w:cs="Arial"/>
        </w:rPr>
        <w:t>Ime in priimek strokovnjaka</w:t>
      </w:r>
      <w:r w:rsidR="008335AC">
        <w:rPr>
          <w:rFonts w:cs="Arial"/>
        </w:rPr>
        <w:t>: __________________________________________________</w:t>
      </w:r>
    </w:p>
    <w:p w:rsidR="004E4C7A" w:rsidP="008335AC" w:rsidRDefault="004E4C7A" w14:paraId="6DAB4F97" w14:textId="601953E8">
      <w:pPr>
        <w:tabs>
          <w:tab w:val="left" w:pos="1083"/>
        </w:tabs>
        <w:rPr>
          <w:rFonts w:cs="Arial"/>
        </w:rPr>
      </w:pPr>
    </w:p>
    <w:p w:rsidR="001E7C32" w:rsidP="001E7C32" w:rsidRDefault="001E7C32" w14:paraId="1FCA7E10" w14:textId="27D0C789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:rsidR="001E7C32" w:rsidP="001E7C32" w:rsidRDefault="001E7C32" w14:paraId="3652E38F" w14:textId="77777777">
      <w:pPr>
        <w:jc w:val="both"/>
        <w:rPr>
          <w:rFonts w:cs="Arial"/>
        </w:rPr>
      </w:pPr>
    </w:p>
    <w:p w:rsidR="001E7C32" w:rsidP="001E7C32" w:rsidRDefault="001E7C32" w14:paraId="24F0C42F" w14:textId="3BB67859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:rsidR="001E7C32" w:rsidP="001E7C32" w:rsidRDefault="001E7C32" w14:paraId="43A313BE" w14:textId="77777777">
      <w:pPr>
        <w:jc w:val="both"/>
        <w:rPr>
          <w:rFonts w:cs="Arial"/>
        </w:rPr>
      </w:pPr>
      <w:bookmarkStart w:name="_GoBack" w:id="0"/>
      <w:bookmarkEnd w:id="0"/>
    </w:p>
    <w:p w:rsidR="001E7C32" w:rsidP="001E7C32" w:rsidRDefault="001E7C32" w14:paraId="6239439A" w14:textId="24231F38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:rsidR="001E7C32" w:rsidP="001E7C32" w:rsidRDefault="001E7C32" w14:paraId="49E35425" w14:textId="77777777">
      <w:pPr>
        <w:jc w:val="both"/>
        <w:rPr>
          <w:rFonts w:cs="Arial"/>
        </w:rPr>
      </w:pPr>
    </w:p>
    <w:p w:rsidR="001E7C32" w:rsidP="001E7C32" w:rsidRDefault="001E7C32" w14:paraId="311FEA2E" w14:textId="32F19E8D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</w:p>
    <w:p w:rsidR="001E7C32" w:rsidP="001E7C32" w:rsidRDefault="001E7C32" w14:paraId="3067BF47" w14:textId="77777777">
      <w:pPr>
        <w:jc w:val="both"/>
        <w:rPr>
          <w:rFonts w:cs="Arial"/>
        </w:rPr>
      </w:pPr>
    </w:p>
    <w:p w:rsidRPr="00880AC2" w:rsidR="001E7C32" w:rsidP="001E7C32" w:rsidRDefault="00062F74" w14:paraId="5980F2C5" w14:textId="689BD27F">
      <w:pPr>
        <w:jc w:val="both"/>
        <w:rPr>
          <w:rFonts w:cs="Arial"/>
          <w:i/>
          <w:color w:val="A6A6A6" w:themeColor="background1" w:themeShade="A6"/>
        </w:rPr>
      </w:pPr>
      <w:r>
        <w:rPr>
          <w:rFonts w:cs="Arial"/>
        </w:rPr>
        <w:t xml:space="preserve">Referenčna izjava se nanaša na sklop _________(vpisati št. sklopa) </w:t>
      </w:r>
    </w:p>
    <w:p w:rsidR="001E7C32" w:rsidP="001E7C32" w:rsidRDefault="001E7C32" w14:paraId="7525DD69" w14:textId="77777777">
      <w:pPr>
        <w:jc w:val="both"/>
        <w:rPr>
          <w:rFonts w:cs="Arial"/>
        </w:rPr>
      </w:pPr>
    </w:p>
    <w:p w:rsidR="001E7C32" w:rsidP="001E7C32" w:rsidRDefault="001E7C32" w14:paraId="2BD10CE0" w14:textId="35452BD4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:rsidR="001E7C32" w:rsidP="001E7C32" w:rsidRDefault="001E7C32" w14:paraId="07F8CC71" w14:textId="77777777">
      <w:pPr>
        <w:jc w:val="both"/>
        <w:rPr>
          <w:rFonts w:cs="Arial"/>
        </w:rPr>
      </w:pPr>
    </w:p>
    <w:p w:rsidR="001406C1" w:rsidP="001406C1" w:rsidRDefault="001406C1" w14:paraId="687B00D8" w14:textId="2F491C4E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:rsidR="001406C1" w:rsidP="001E7C32" w:rsidRDefault="001406C1" w14:paraId="49201AA8" w14:textId="77777777">
      <w:pPr>
        <w:jc w:val="both"/>
        <w:rPr>
          <w:rFonts w:cs="Arial"/>
        </w:rPr>
      </w:pPr>
    </w:p>
    <w:p w:rsidR="001406C1" w:rsidP="00175541" w:rsidRDefault="001406C1" w14:paraId="5A7F9588" w14:textId="5EFABB54">
      <w:pPr>
        <w:jc w:val="both"/>
        <w:rPr>
          <w:rFonts w:cs="Arial"/>
        </w:rPr>
      </w:pPr>
      <w:r>
        <w:rPr>
          <w:rFonts w:cs="Arial"/>
        </w:rPr>
        <w:t xml:space="preserve">Opis izvedene referenčne </w:t>
      </w:r>
      <w:r w:rsidR="00151C3C">
        <w:rPr>
          <w:rFonts w:cs="Arial"/>
        </w:rPr>
        <w:t>storitve</w:t>
      </w:r>
      <w:r>
        <w:rPr>
          <w:rFonts w:cs="Arial"/>
        </w:rPr>
        <w:t xml:space="preserve">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</w:t>
      </w:r>
      <w:r w:rsidR="00AF5A12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 w:rsidRPr="00AF5A12" w:rsidR="00AF5A12">
        <w:rPr>
          <w:rFonts w:cs="Arial"/>
          <w:i/>
          <w:color w:val="A6A6A6" w:themeColor="background1" w:themeShade="A6"/>
          <w:sz w:val="18"/>
          <w:szCs w:val="18"/>
        </w:rPr>
        <w:t>Pogoji za ugotavljanje sposobnosti in usposobljenosti ponudnika</w:t>
      </w:r>
      <w:r w:rsidRPr="00AF5A12" w:rsidR="00AF5A12">
        <w:rPr>
          <w:rFonts w:cs="Arial"/>
          <w:color w:val="A6A6A6" w:themeColor="background1" w:themeShade="A6"/>
        </w:rPr>
        <w:t xml:space="preserve"> </w:t>
      </w:r>
      <w:r w:rsidRPr="00AF5A12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 w:rsidR="00AF5A12">
        <w:rPr>
          <w:rFonts w:cs="Arial"/>
          <w:i/>
          <w:color w:val="A6A6A6" w:themeColor="background1" w:themeShade="A6"/>
          <w:sz w:val="18"/>
          <w:szCs w:val="18"/>
        </w:rPr>
        <w:t>(</w:t>
      </w:r>
      <w:proofErr w:type="spellStart"/>
      <w:r w:rsidRPr="001406C1">
        <w:rPr>
          <w:rFonts w:cs="Arial"/>
          <w:i/>
          <w:color w:val="A6A6A6" w:themeColor="background1" w:themeShade="A6"/>
          <w:sz w:val="18"/>
          <w:szCs w:val="18"/>
        </w:rPr>
        <w:t>OBR</w:t>
      </w:r>
      <w:proofErr w:type="spellEnd"/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 – 2.04</w:t>
      </w:r>
      <w:r w:rsidR="00AF5A12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</w:t>
      </w:r>
      <w:r w:rsidR="00AA7D7D">
        <w:rPr>
          <w:rFonts w:cs="Arial"/>
        </w:rPr>
        <w:t>______</w:t>
      </w:r>
    </w:p>
    <w:p w:rsidR="005B4793" w:rsidP="001E7C32" w:rsidRDefault="005B4793" w14:paraId="1BE60214" w14:textId="55A8F70D">
      <w:pPr>
        <w:jc w:val="both"/>
        <w:rPr>
          <w:rFonts w:cs="Arial"/>
        </w:rPr>
      </w:pPr>
    </w:p>
    <w:p w:rsidR="00AA7D7D" w:rsidP="001E7C32" w:rsidRDefault="00AA7D7D" w14:paraId="1394D89E" w14:textId="6145ADFC">
      <w:pPr>
        <w:jc w:val="both"/>
        <w:rPr>
          <w:rFonts w:cs="Arial"/>
        </w:rPr>
      </w:pPr>
    </w:p>
    <w:p w:rsidR="00880AC2" w:rsidP="00880AC2" w:rsidRDefault="00880AC2" w14:paraId="74FB606B" w14:textId="21A03618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Pr="001406C1" w:rsid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</w:t>
      </w:r>
      <w:r w:rsidR="00AA7D7D">
        <w:rPr>
          <w:rFonts w:cs="Arial"/>
        </w:rPr>
        <w:t xml:space="preserve">navedeni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Pr="001406C1" w:rsidR="00AA7D7D">
        <w:rPr>
          <w:rFonts w:cs="Arial"/>
        </w:rPr>
        <w:t>naveden</w:t>
      </w:r>
      <w:r w:rsidR="00AA7D7D">
        <w:rPr>
          <w:rFonts w:cs="Arial"/>
        </w:rPr>
        <w:t>o</w:t>
      </w:r>
      <w:r w:rsidRPr="001406C1" w:rsidR="00AA7D7D">
        <w:rPr>
          <w:rFonts w:cs="Arial"/>
        </w:rPr>
        <w:t xml:space="preserve"> </w:t>
      </w:r>
      <w:r w:rsidRPr="001406C1" w:rsidR="001406C1">
        <w:rPr>
          <w:rFonts w:cs="Arial"/>
        </w:rPr>
        <w:t>referenčn</w:t>
      </w:r>
      <w:r w:rsidR="00151C3C">
        <w:rPr>
          <w:rFonts w:cs="Arial"/>
        </w:rPr>
        <w:t>o</w:t>
      </w:r>
      <w:r w:rsidRPr="001406C1" w:rsid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Pr="001406C1" w:rsidR="001406C1">
        <w:rPr>
          <w:rFonts w:cs="Arial"/>
        </w:rPr>
        <w:t>.</w:t>
      </w:r>
    </w:p>
    <w:p w:rsidR="001E7C32" w:rsidP="001E7C32" w:rsidRDefault="001E7C32" w14:paraId="6B4D6321" w14:textId="77777777">
      <w:pPr>
        <w:jc w:val="both"/>
        <w:rPr>
          <w:rFonts w:cs="Arial"/>
        </w:rPr>
      </w:pPr>
    </w:p>
    <w:p w:rsidR="001E7C32" w:rsidP="001E7C32" w:rsidRDefault="001E7C32" w14:paraId="14615082" w14:textId="68903424">
      <w:pPr>
        <w:rPr>
          <w:rFonts w:cs="Arial"/>
        </w:rPr>
      </w:pPr>
    </w:p>
    <w:p w:rsidR="001E7C32" w:rsidP="001E7C32" w:rsidRDefault="001E7C32" w14:paraId="745A3542" w14:textId="7777777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:rsidTr="00F327CA" w14:paraId="4AE2D45D" w14:textId="77777777">
        <w:tc>
          <w:tcPr>
            <w:tcW w:w="1630" w:type="dxa"/>
          </w:tcPr>
          <w:p w:rsidR="001E7C32" w:rsidP="00F327CA" w:rsidRDefault="001E7C32" w14:paraId="43BA215C" w14:textId="77777777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:rsidR="001E7C32" w:rsidP="00F327CA" w:rsidRDefault="001E7C32" w14:paraId="569E8DF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:rsidR="001E7C32" w:rsidP="00F327CA" w:rsidRDefault="00880AC2" w14:paraId="1BB99B92" w14:textId="401C4B74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:rsidR="001E7C32" w:rsidP="00F327CA" w:rsidRDefault="001E7C32" w14:paraId="3A91EB28" w14:textId="77777777">
            <w:pPr>
              <w:rPr>
                <w:rFonts w:cs="Arial"/>
              </w:rPr>
            </w:pPr>
          </w:p>
          <w:p w:rsidR="001E7C32" w:rsidP="00F327CA" w:rsidRDefault="001E7C32" w14:paraId="0AF74370" w14:textId="77777777">
            <w:pPr>
              <w:rPr>
                <w:rFonts w:cs="Arial"/>
              </w:rPr>
            </w:pPr>
          </w:p>
        </w:tc>
      </w:tr>
      <w:tr w:rsidR="001E7C32" w:rsidTr="00F327CA" w14:paraId="5AC8EFC3" w14:textId="77777777">
        <w:tc>
          <w:tcPr>
            <w:tcW w:w="1630" w:type="dxa"/>
          </w:tcPr>
          <w:p w:rsidR="001E7C32" w:rsidP="00F327CA" w:rsidRDefault="001E7C32" w14:paraId="7AF9C1DB" w14:textId="77777777">
            <w:pPr>
              <w:rPr>
                <w:rFonts w:cs="Arial"/>
              </w:rPr>
            </w:pPr>
          </w:p>
        </w:tc>
        <w:tc>
          <w:tcPr>
            <w:tcW w:w="1417" w:type="dxa"/>
          </w:tcPr>
          <w:p w:rsidR="001E7C32" w:rsidP="00F327CA" w:rsidRDefault="001E7C32" w14:paraId="5A8EF91A" w14:textId="77777777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:rsidR="001E7C32" w:rsidP="00F327CA" w:rsidRDefault="001E7C32" w14:paraId="39F72EBE" w14:textId="77777777">
            <w:pPr>
              <w:rPr>
                <w:rFonts w:cs="Arial"/>
              </w:rPr>
            </w:pPr>
          </w:p>
        </w:tc>
      </w:tr>
      <w:tr w:rsidR="001E7C32" w:rsidTr="00F327CA" w14:paraId="1C3DD8E2" w14:textId="77777777">
        <w:tc>
          <w:tcPr>
            <w:tcW w:w="1630" w:type="dxa"/>
          </w:tcPr>
          <w:p w:rsidR="001E7C32" w:rsidP="00F327CA" w:rsidRDefault="001E7C32" w14:paraId="04511BFE" w14:textId="77777777">
            <w:pPr>
              <w:rPr>
                <w:rFonts w:cs="Arial"/>
              </w:rPr>
            </w:pPr>
          </w:p>
        </w:tc>
        <w:tc>
          <w:tcPr>
            <w:tcW w:w="1417" w:type="dxa"/>
          </w:tcPr>
          <w:p w:rsidR="001E7C32" w:rsidP="00F327CA" w:rsidRDefault="001E7C32" w14:paraId="36ABA183" w14:textId="0E5D58E7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:rsidR="001E7C32" w:rsidP="00F327CA" w:rsidRDefault="001E7C32" w14:paraId="7026D171" w14:textId="77777777">
            <w:pPr>
              <w:rPr>
                <w:rFonts w:cs="Arial"/>
              </w:rPr>
            </w:pPr>
          </w:p>
        </w:tc>
      </w:tr>
    </w:tbl>
    <w:p w:rsidR="005B4793" w:rsidP="001E7C32" w:rsidRDefault="005B4793" w14:paraId="3E6828B1" w14:textId="77777777">
      <w:pPr>
        <w:jc w:val="both"/>
        <w:rPr>
          <w:rFonts w:cs="Arial"/>
          <w:i/>
        </w:rPr>
      </w:pPr>
    </w:p>
    <w:p w:rsidR="005B4793" w:rsidP="001E7C32" w:rsidRDefault="005B4793" w14:paraId="34952D80" w14:textId="77777777">
      <w:pPr>
        <w:jc w:val="both"/>
        <w:rPr>
          <w:rFonts w:cs="Arial"/>
          <w:i/>
        </w:rPr>
      </w:pPr>
    </w:p>
    <w:p w:rsidR="005B4793" w:rsidP="001E7C32" w:rsidRDefault="005B4793" w14:paraId="26D25F3D" w14:textId="77777777">
      <w:pPr>
        <w:jc w:val="both"/>
        <w:rPr>
          <w:rFonts w:cs="Arial"/>
          <w:i/>
        </w:rPr>
      </w:pPr>
    </w:p>
    <w:p w:rsidR="005B4793" w:rsidP="001E7C32" w:rsidRDefault="005B4793" w14:paraId="07F0B030" w14:textId="77777777">
      <w:pPr>
        <w:jc w:val="both"/>
        <w:rPr>
          <w:rFonts w:cs="Arial"/>
          <w:i/>
        </w:rPr>
      </w:pPr>
    </w:p>
    <w:p w:rsidRPr="005B4793" w:rsidR="00880AC2" w:rsidP="00880AC2" w:rsidRDefault="00880AC2" w14:paraId="1092A1B7" w14:textId="0EB5691B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AA7D7D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:rsidR="00880AC2" w:rsidP="00880AC2" w:rsidRDefault="00880AC2" w14:paraId="6452984F" w14:textId="77777777">
      <w:pPr>
        <w:pStyle w:val="Telobesedila"/>
        <w:tabs>
          <w:tab w:val="num" w:pos="1080"/>
        </w:tabs>
        <w:rPr>
          <w:rFonts w:cs="Arial"/>
          <w:i/>
        </w:rPr>
      </w:pPr>
    </w:p>
    <w:p w:rsidRPr="005B4793" w:rsidR="00880AC2" w:rsidP="00880AC2" w:rsidRDefault="00880AC2" w14:paraId="4FA9FCB1" w14:textId="7777777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:rsidRPr="005B4793" w:rsidR="00EF5515" w:rsidP="00880AC2" w:rsidRDefault="00EF5515" w14:paraId="2C770E24" w14:textId="6346074B">
      <w:pPr>
        <w:jc w:val="both"/>
        <w:rPr>
          <w:rFonts w:cs="Arial"/>
          <w:i/>
        </w:rPr>
      </w:pPr>
    </w:p>
    <w:sectPr w:rsidRPr="005B4793" w:rsidR="00EF5515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  <w:headerReference w:type="default" r:id="R4efc8cb97d274a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56B" w:rsidRDefault="00C5156B" w14:paraId="06C01FDF" w14:textId="77777777">
      <w:r>
        <w:separator/>
      </w:r>
    </w:p>
  </w:endnote>
  <w:endnote w:type="continuationSeparator" w:id="0">
    <w:p w:rsidR="00C5156B" w:rsidRDefault="00C5156B" w14:paraId="179FAF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001218" w:rsidR="00370866" w:rsidP="60FE8044" w:rsidRDefault="00370866" w14:paraId="17461EB2" w14:textId="2E5EDA93" w14:noSpellErr="1">
    <w:pPr>
      <w:pStyle w:val="Noga"/>
      <w:pBdr>
        <w:top w:val="single" w:color="FF000000" w:sz="4" w:space="1"/>
      </w:pBdr>
      <w:ind w:firstLine="0"/>
      <w:jc w:val="right"/>
      <w:rPr>
        <w:rFonts w:cs="Arial"/>
        <w:sz w:val="20"/>
        <w:szCs w:val="20"/>
      </w:rPr>
    </w:pPr>
    <w:r w:rsidRPr="60FE8044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60FE8044">
      <w:rPr>
        <w:rStyle w:val="tevilkastrani"/>
        <w:noProof/>
        <w:sz w:val="20"/>
        <w:szCs w:val="20"/>
      </w:rPr>
      <w:t>2</w:t>
    </w:r>
    <w:r w:rsidRPr="60FE8044">
      <w:rPr>
        <w:rStyle w:val="tevilkastrani"/>
        <w:noProof/>
        <w:sz w:val="20"/>
        <w:szCs w:val="20"/>
      </w:rPr>
      <w:fldChar w:fldCharType="end"/>
    </w:r>
    <w:r w:rsidRPr="00001218" w:rsidR="60FE8044">
      <w:rPr>
        <w:rStyle w:val="tevilkastrani"/>
        <w:sz w:val="20"/>
        <w:szCs w:val="20"/>
      </w:rPr>
      <w:t xml:space="preserve"> / </w:t>
    </w:r>
    <w:r w:rsidRPr="60FE8044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60FE8044">
      <w:rPr>
        <w:rStyle w:val="tevilkastrani"/>
        <w:noProof/>
        <w:sz w:val="20"/>
        <w:szCs w:val="20"/>
      </w:rPr>
      <w:t>2</w:t>
    </w:r>
    <w:r w:rsidRPr="60FE8044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370866" w:rsidTr="60FE8044" w14:paraId="4A5C4125" w14:textId="77777777">
      <w:tc>
        <w:tcPr>
          <w:tcW w:w="4605" w:type="dxa"/>
          <w:shd w:val="clear" w:color="auto" w:fill="auto"/>
          <w:tcMar/>
        </w:tcPr>
        <w:p w:rsidRPr="005A785E" w:rsidR="005A785E" w:rsidP="002618E0" w:rsidRDefault="005A785E" w14:paraId="77483DAF" w14:textId="3669B3F6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  <w:tcMar/>
        </w:tcPr>
        <w:p w:rsidRPr="00A1445A" w:rsidR="00370866" w:rsidP="00A1445A" w:rsidRDefault="00370866" w14:paraId="297360FB" w14:textId="4DF41A4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7D7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7D7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P="60FE8044" w:rsidRDefault="00370866" w14:paraId="503BF89D" w14:textId="2073C95A">
    <w:pPr/>
    <w:r w:rsidR="60FE8044">
      <w:drawing>
        <wp:inline wp14:editId="77DFA9E6" wp14:anchorId="313730AD">
          <wp:extent cx="5753100" cy="457200"/>
          <wp:effectExtent l="0" t="0" r="0" b="0"/>
          <wp:docPr id="1610939112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610939112" name=""/>
                  <pic:cNvPicPr/>
                </pic:nvPicPr>
                <pic:blipFill>
                  <a:blip xmlns:r="http://schemas.openxmlformats.org/officeDocument/2006/relationships" r:embed="rId432632585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56B" w:rsidRDefault="00C5156B" w14:paraId="7148B483" w14:textId="77777777">
      <w:r>
        <w:separator/>
      </w:r>
    </w:p>
  </w:footnote>
  <w:footnote w:type="continuationSeparator" w:id="0">
    <w:p w:rsidR="00C5156B" w:rsidRDefault="00C5156B" w14:paraId="37C2BBA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F30411" w:rsidRDefault="00F30411" w14:paraId="5C87D79A" w14:textId="5B5FBD68">
    <w:r w:rsidR="60FE8044">
      <w:drawing>
        <wp:inline wp14:editId="4C7E7602" wp14:anchorId="6B09D35B">
          <wp:extent cx="5753100" cy="704850"/>
          <wp:effectExtent l="0" t="0" r="0" b="0"/>
          <wp:docPr id="786322455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86322455" name=""/>
                  <pic:cNvPicPr/>
                </pic:nvPicPr>
                <pic:blipFill>
                  <a:blip xmlns:r="http://schemas.openxmlformats.org/officeDocument/2006/relationships" r:embed="rId954376002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F30411" w14:paraId="3AD78474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579BFDC2" w14:textId="14FF719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1662F0E4" w14:textId="75FF6D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EF2442" w:rsidP="00A04B00" w:rsidRDefault="00EF2442" w14:paraId="1CB0847E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9F4AF4" w:rsidR="00C0552D" w:rsidTr="00F30411" w14:paraId="02512435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28641B" w:rsidRDefault="00ED4668" w14:paraId="79013632" w14:textId="735D578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C0552D" w:rsidRDefault="00C0552D" w14:paraId="3E89171F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1E7C32" w:rsidRDefault="00144B8D" w14:paraId="2C48DCF3" w14:textId="325EE2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9F4AF4">
            <w:rPr>
              <w:rFonts w:cs="Arial"/>
              <w:sz w:val="16"/>
              <w:szCs w:val="16"/>
            </w:rPr>
            <w:t>OBR</w:t>
          </w:r>
          <w:proofErr w:type="spellEnd"/>
          <w:r w:rsidRPr="009F4AF4">
            <w:rPr>
              <w:rFonts w:cs="Arial"/>
              <w:sz w:val="16"/>
              <w:szCs w:val="16"/>
            </w:rPr>
            <w:t xml:space="preserve"> </w:t>
          </w:r>
          <w:r w:rsidRPr="009F4AF4" w:rsidR="00AE57CA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Pr="009F4AF4" w:rsidR="00AE57CA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751FC9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:rsidRPr="00FC6CF0" w:rsidR="00370866" w:rsidP="00001218" w:rsidRDefault="00370866" w14:paraId="7DE6B521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16BFB5D1" w14:textId="77777777">
    <w:pPr>
      <w:pStyle w:val="Glava"/>
      <w:rPr>
        <w:rFonts w:cs="Arial"/>
        <w:sz w:val="2"/>
        <w:szCs w:val="2"/>
      </w:rPr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Navadnatabel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FE8044" w:rsidTr="60FE8044" w14:paraId="333158CC">
      <w:trPr>
        <w:trHeight w:val="300"/>
      </w:trPr>
      <w:tc>
        <w:tcPr>
          <w:tcW w:w="3020" w:type="dxa"/>
          <w:tcMar/>
        </w:tcPr>
        <w:p w:rsidR="60FE8044" w:rsidP="60FE8044" w:rsidRDefault="60FE8044" w14:paraId="1541C453" w14:textId="55531BE6">
          <w:pPr>
            <w:pStyle w:val="Glava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0FE8044" w:rsidP="60FE8044" w:rsidRDefault="60FE8044" w14:paraId="465AB78D" w14:textId="5C80BE9F">
          <w:pPr>
            <w:pStyle w:val="Glava"/>
            <w:bidi w:val="0"/>
            <w:jc w:val="center"/>
          </w:pPr>
        </w:p>
      </w:tc>
      <w:tc>
        <w:tcPr>
          <w:tcW w:w="3020" w:type="dxa"/>
          <w:tcMar/>
        </w:tcPr>
        <w:p w:rsidR="60FE8044" w:rsidP="60FE8044" w:rsidRDefault="60FE8044" w14:paraId="108FEF90" w14:textId="5C21078F">
          <w:pPr>
            <w:pStyle w:val="Glava"/>
            <w:bidi w:val="0"/>
            <w:ind w:right="-115"/>
            <w:jc w:val="right"/>
          </w:pPr>
        </w:p>
      </w:tc>
    </w:tr>
  </w:tbl>
  <w:p w:rsidR="60FE8044" w:rsidP="60FE8044" w:rsidRDefault="60FE8044" w14:paraId="1949A0F9" w14:textId="2372D706">
    <w:pPr>
      <w:pStyle w:val="Glava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6414"/>
    <w:rsid w:val="0017296F"/>
    <w:rsid w:val="00174BFE"/>
    <w:rsid w:val="00175541"/>
    <w:rsid w:val="00183318"/>
    <w:rsid w:val="001A192F"/>
    <w:rsid w:val="001A7BD0"/>
    <w:rsid w:val="001B0AD3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A28"/>
    <w:rsid w:val="003C0B6A"/>
    <w:rsid w:val="003C123B"/>
    <w:rsid w:val="003C485B"/>
    <w:rsid w:val="003C6C41"/>
    <w:rsid w:val="003D1272"/>
    <w:rsid w:val="003E4CFC"/>
    <w:rsid w:val="003E5C55"/>
    <w:rsid w:val="003F0DE7"/>
    <w:rsid w:val="003F4213"/>
    <w:rsid w:val="003F4DE6"/>
    <w:rsid w:val="00405F80"/>
    <w:rsid w:val="00406373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B50BD"/>
    <w:rsid w:val="006D3590"/>
    <w:rsid w:val="006D3E51"/>
    <w:rsid w:val="006D59F7"/>
    <w:rsid w:val="006D5A4C"/>
    <w:rsid w:val="006E377F"/>
    <w:rsid w:val="006F44F5"/>
    <w:rsid w:val="006F758E"/>
    <w:rsid w:val="007033C0"/>
    <w:rsid w:val="00704263"/>
    <w:rsid w:val="007345D8"/>
    <w:rsid w:val="00741DF3"/>
    <w:rsid w:val="00743912"/>
    <w:rsid w:val="007445C0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7D7D"/>
    <w:rsid w:val="00AB1522"/>
    <w:rsid w:val="00AB3346"/>
    <w:rsid w:val="00AB4674"/>
    <w:rsid w:val="00AC7224"/>
    <w:rsid w:val="00AC72E5"/>
    <w:rsid w:val="00AD3618"/>
    <w:rsid w:val="00AE57CA"/>
    <w:rsid w:val="00AF0AD6"/>
    <w:rsid w:val="00AF5A12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156B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D6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26AE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C08BC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5B1BBA4D"/>
    <w:rsid w:val="60FE8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2" w:customStyle="1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2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1" w:customStyle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4efc8cb97d274a09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2.png" Id="rId432632585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95437600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9734C-EA6B-4484-8273-A341A50577B5}"/>
</file>

<file path=customXml/itemProps4.xml><?xml version="1.0" encoding="utf-8"?>
<ds:datastoreItem xmlns:ds="http://schemas.openxmlformats.org/officeDocument/2006/customXml" ds:itemID="{8921F5BD-FB51-4669-8E9D-3A2123F7504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Študent EKP</cp:lastModifiedBy>
  <cp:revision>9</cp:revision>
  <cp:lastPrinted>2016-06-20T06:30:00Z</cp:lastPrinted>
  <dcterms:created xsi:type="dcterms:W3CDTF">2024-05-04T08:47:00Z</dcterms:created>
  <dcterms:modified xsi:type="dcterms:W3CDTF">2025-04-10T11:04:46Z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MediaServiceImageTags">
    <vt:lpwstr/>
  </property>
</Properties>
</file>